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D3F56" w14:textId="5FA156A6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HENEAGE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91-2)</w:t>
      </w:r>
    </w:p>
    <w:p w14:paraId="62238422" w14:textId="2E9AB862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Grimsby.</w:t>
      </w:r>
      <w:r>
        <w:rPr>
          <w:rFonts w:ascii="Times New Roman" w:hAnsi="Times New Roman" w:cs="Times New Roman"/>
          <w:sz w:val="24"/>
          <w:szCs w:val="24"/>
        </w:rPr>
        <w:t xml:space="preserve"> Gentleman.</w:t>
      </w:r>
    </w:p>
    <w:p w14:paraId="0790FE89" w14:textId="77777777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81916E" w14:textId="77777777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B5039F" w14:textId="2F05A11F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</w:t>
      </w:r>
      <w:r>
        <w:rPr>
          <w:rFonts w:ascii="Times New Roman" w:hAnsi="Times New Roman" w:cs="Times New Roman"/>
          <w:sz w:val="24"/>
          <w:szCs w:val="24"/>
        </w:rPr>
        <w:t>91-2</w:t>
      </w:r>
      <w:r>
        <w:rPr>
          <w:rFonts w:ascii="Times New Roman" w:hAnsi="Times New Roman" w:cs="Times New Roman"/>
          <w:sz w:val="24"/>
          <w:szCs w:val="24"/>
        </w:rPr>
        <w:tab/>
        <w:t>He occurs in the Burgess Roll.</w:t>
      </w:r>
    </w:p>
    <w:p w14:paraId="6C58E2B8" w14:textId="77777777" w:rsidR="005C0DC6" w:rsidRDefault="005C0DC6" w:rsidP="005C0DC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Northern Genealogist” for 1885 ed. A. Gibbons, F.S.A. </w:t>
      </w:r>
    </w:p>
    <w:p w14:paraId="28FEA5A1" w14:textId="77777777" w:rsidR="005C0DC6" w:rsidRDefault="005C0DC6" w:rsidP="005C0DC6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published in York by J.Simpson p.68)</w:t>
      </w:r>
    </w:p>
    <w:p w14:paraId="4C24E3D6" w14:textId="77777777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45541F" w14:textId="77777777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B8F8C4" w14:textId="77777777" w:rsidR="005C0DC6" w:rsidRDefault="005C0DC6" w:rsidP="005C0DC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2021</w:t>
      </w:r>
    </w:p>
    <w:p w14:paraId="1438258C" w14:textId="472C1FF7" w:rsidR="00BA00AB" w:rsidRPr="005C0DC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C0D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3762E" w14:textId="77777777" w:rsidR="005C0DC6" w:rsidRDefault="005C0DC6" w:rsidP="009139A6">
      <w:r>
        <w:separator/>
      </w:r>
    </w:p>
  </w:endnote>
  <w:endnote w:type="continuationSeparator" w:id="0">
    <w:p w14:paraId="55A6C73E" w14:textId="77777777" w:rsidR="005C0DC6" w:rsidRDefault="005C0D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3EE2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D28D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032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526E7" w14:textId="77777777" w:rsidR="005C0DC6" w:rsidRDefault="005C0DC6" w:rsidP="009139A6">
      <w:r>
        <w:separator/>
      </w:r>
    </w:p>
  </w:footnote>
  <w:footnote w:type="continuationSeparator" w:id="0">
    <w:p w14:paraId="03EE6C5C" w14:textId="77777777" w:rsidR="005C0DC6" w:rsidRDefault="005C0D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72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C44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F28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DC6"/>
    <w:rsid w:val="000666E0"/>
    <w:rsid w:val="002510B7"/>
    <w:rsid w:val="005C0DC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40ED8"/>
  <w15:chartTrackingRefBased/>
  <w15:docId w15:val="{06610330-1A79-44D9-878E-4C4B9114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2021-06-21T10:35:00Z</dcterms:created>
  <dcterms:modified xsi:type="dcterms:W3CDTF">2021-06-21T10:37:00Z</dcterms:modified>
</cp:coreProperties>
</file>